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C6427" w14:textId="77777777" w:rsidR="00A727CA" w:rsidRPr="00A727CA" w:rsidRDefault="00A727CA" w:rsidP="00685A54">
      <w:pPr>
        <w:rPr>
          <w:sz w:val="12"/>
        </w:rPr>
      </w:pPr>
    </w:p>
    <w:p w14:paraId="14CB2A0D" w14:textId="73DAFDC6" w:rsidR="00A727CA" w:rsidRPr="00E41A15" w:rsidRDefault="00677EF3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Practice </w:t>
      </w:r>
      <w:r w:rsidR="00EC7578">
        <w:rPr>
          <w:sz w:val="64"/>
          <w:szCs w:val="64"/>
        </w:rPr>
        <w:t>questions</w:t>
      </w:r>
    </w:p>
    <w:p w14:paraId="5118EE31" w14:textId="77777777" w:rsidR="006B79AD" w:rsidRPr="00A727CA" w:rsidRDefault="006B79AD" w:rsidP="00685A54">
      <w:pPr>
        <w:rPr>
          <w:sz w:val="4"/>
        </w:rPr>
      </w:pPr>
    </w:p>
    <w:p w14:paraId="4476B3DA" w14:textId="77777777" w:rsidR="00254534" w:rsidRDefault="00254534" w:rsidP="006B79AD"/>
    <w:p w14:paraId="62B0860D" w14:textId="77777777" w:rsidR="005D3E0D" w:rsidRPr="00196C04" w:rsidRDefault="005D3E0D" w:rsidP="005D3E0D">
      <w:r w:rsidRPr="00196C04">
        <w:rPr>
          <w:lang w:val="en-US"/>
        </w:rPr>
        <w:t xml:space="preserve">A shop sells compost in 20 </w:t>
      </w:r>
      <w:proofErr w:type="spellStart"/>
      <w:r w:rsidRPr="00196C04">
        <w:rPr>
          <w:lang w:val="en-US"/>
        </w:rPr>
        <w:t>litre</w:t>
      </w:r>
      <w:proofErr w:type="spellEnd"/>
      <w:r w:rsidRPr="00196C04">
        <w:rPr>
          <w:lang w:val="en-US"/>
        </w:rPr>
        <w:t xml:space="preserve"> bags and in 40 </w:t>
      </w:r>
      <w:proofErr w:type="spellStart"/>
      <w:r w:rsidRPr="00196C04">
        <w:rPr>
          <w:lang w:val="en-US"/>
        </w:rPr>
        <w:t>litre</w:t>
      </w:r>
      <w:proofErr w:type="spellEnd"/>
      <w:r w:rsidRPr="00196C04">
        <w:rPr>
          <w:lang w:val="en-US"/>
        </w:rPr>
        <w:t xml:space="preserve"> bags.</w:t>
      </w:r>
    </w:p>
    <w:p w14:paraId="29137E4F" w14:textId="77777777" w:rsidR="005D3E0D" w:rsidRPr="00196C04" w:rsidRDefault="005D3E0D" w:rsidP="005D3E0D">
      <w:r w:rsidRPr="00196C04">
        <w:rPr>
          <w:lang w:val="en-US"/>
        </w:rPr>
        <w:t xml:space="preserve">One day the shop had two special offers for the compost. </w:t>
      </w:r>
    </w:p>
    <w:p w14:paraId="4D157A2F" w14:textId="5FB3BCD5" w:rsidR="005D3E0D" w:rsidRDefault="005D3E0D" w:rsidP="00EC7578">
      <w:pPr>
        <w:rPr>
          <w:color w:val="FF0000"/>
        </w:rPr>
      </w:pPr>
    </w:p>
    <w:p w14:paraId="7B8DCED1" w14:textId="0F002F7F" w:rsidR="005D3E0D" w:rsidRDefault="00F54F53" w:rsidP="00EC7578">
      <w:pPr>
        <w:rPr>
          <w:color w:val="FF0000"/>
        </w:rPr>
      </w:pPr>
      <w:r w:rsidRPr="005D3E0D">
        <w:rPr>
          <w:noProof/>
          <w:color w:val="FF0000"/>
        </w:rPr>
        <w:drawing>
          <wp:anchor distT="0" distB="0" distL="114300" distR="114300" simplePos="0" relativeHeight="251661312" behindDoc="0" locked="0" layoutInCell="1" allowOverlap="1" wp14:anchorId="28B83B0A" wp14:editId="6540A23C">
            <wp:simplePos x="0" y="0"/>
            <wp:positionH relativeFrom="margin">
              <wp:align>left</wp:align>
            </wp:positionH>
            <wp:positionV relativeFrom="paragraph">
              <wp:posOffset>217170</wp:posOffset>
            </wp:positionV>
            <wp:extent cx="4700270" cy="2066290"/>
            <wp:effectExtent l="0" t="0" r="5080" b="0"/>
            <wp:wrapTopAndBottom/>
            <wp:docPr id="3" name="Picture 3" descr="A simplified illustration of two bags of compost. On the left is a smaller bag labelled '20 litre'. On the right is a larger bag labelled '40 litre'. Both bags are pale blue in colour with dark blue stripes along the top and bas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implified illustration of two bags of compost. On the left is a smaller bag labelled '20 litre'. On the right is a larger bag labelled '40 litre'. Both bags are pale blue in colour with dark blue stripes along the top and base.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00270" cy="2066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E3BECD" w14:textId="1FB8C8E8" w:rsidR="005D3E0D" w:rsidRDefault="005D3E0D" w:rsidP="00EC7578">
      <w:pPr>
        <w:rPr>
          <w:color w:val="FF0000"/>
        </w:rPr>
      </w:pPr>
    </w:p>
    <w:p w14:paraId="20248A90" w14:textId="34E4897C" w:rsidR="005D3E0D" w:rsidRDefault="005D3E0D" w:rsidP="00EC7578">
      <w:pPr>
        <w:rPr>
          <w:color w:val="FF0000"/>
        </w:rPr>
      </w:pPr>
    </w:p>
    <w:p w14:paraId="505BBCB0" w14:textId="77777777" w:rsidR="005D3E0D" w:rsidRPr="00196C04" w:rsidRDefault="005D3E0D" w:rsidP="005D3E0D">
      <w:r w:rsidRPr="00196C04">
        <w:rPr>
          <w:lang w:val="en-US"/>
        </w:rPr>
        <w:t>Which offer is the better value for money?</w:t>
      </w:r>
    </w:p>
    <w:p w14:paraId="6A628866" w14:textId="77777777" w:rsidR="005D3E0D" w:rsidRPr="005D3E0D" w:rsidRDefault="005D3E0D" w:rsidP="005D3E0D">
      <w:pPr>
        <w:rPr>
          <w:color w:val="FF0000"/>
        </w:rPr>
      </w:pPr>
      <w:r w:rsidRPr="00196C04">
        <w:rPr>
          <w:lang w:val="en-US"/>
        </w:rPr>
        <w:t>You must show how you get your answer.</w:t>
      </w:r>
    </w:p>
    <w:p w14:paraId="3E7B255A" w14:textId="1554B63B" w:rsidR="005D3E0D" w:rsidRDefault="005D3E0D" w:rsidP="00EC7578">
      <w:pPr>
        <w:rPr>
          <w:color w:val="FF0000"/>
        </w:rPr>
      </w:pPr>
    </w:p>
    <w:p w14:paraId="6DDFA250" w14:textId="3762CFB3" w:rsidR="005D3E0D" w:rsidRDefault="005D3E0D" w:rsidP="00EC7578">
      <w:pPr>
        <w:rPr>
          <w:color w:val="FF0000"/>
        </w:rPr>
      </w:pPr>
    </w:p>
    <w:p w14:paraId="64C6CA96" w14:textId="3956BE0D" w:rsidR="005D3E0D" w:rsidRDefault="005D3E0D" w:rsidP="00EC7578">
      <w:pPr>
        <w:rPr>
          <w:color w:val="FF0000"/>
        </w:rPr>
      </w:pPr>
    </w:p>
    <w:p w14:paraId="4FC5BF3B" w14:textId="70461159" w:rsidR="005D3E0D" w:rsidRDefault="005D3E0D" w:rsidP="00EC7578">
      <w:pPr>
        <w:rPr>
          <w:color w:val="FF0000"/>
        </w:rPr>
      </w:pPr>
    </w:p>
    <w:p w14:paraId="4B147825" w14:textId="6B52042C" w:rsidR="005D3E0D" w:rsidRDefault="005D3E0D" w:rsidP="00EC7578">
      <w:pPr>
        <w:rPr>
          <w:color w:val="FF0000"/>
        </w:rPr>
      </w:pPr>
    </w:p>
    <w:p w14:paraId="4476F8EE" w14:textId="77777777" w:rsidR="005D3E0D" w:rsidRPr="00EC7578" w:rsidRDefault="005D3E0D" w:rsidP="00EC7578"/>
    <w:p w14:paraId="2EF3ACD2" w14:textId="59C9A544" w:rsidR="001426FE" w:rsidRDefault="001426FE" w:rsidP="006B79AD"/>
    <w:p w14:paraId="27D610C0" w14:textId="77777777" w:rsidR="005D1B96" w:rsidRDefault="005D1B96" w:rsidP="006B79AD"/>
    <w:p w14:paraId="68AD03D3" w14:textId="6EF0E01C" w:rsidR="00196C04" w:rsidRDefault="00196C04" w:rsidP="006B79AD"/>
    <w:p w14:paraId="29D292C0" w14:textId="5012A1FA" w:rsidR="00196C04" w:rsidRDefault="00196C04" w:rsidP="006B79AD"/>
    <w:p w14:paraId="75DCCA5C" w14:textId="4707A644" w:rsidR="00196C04" w:rsidRDefault="00196C04" w:rsidP="006B79AD"/>
    <w:p w14:paraId="0B82667B" w14:textId="3ADBD0A7" w:rsidR="00196C04" w:rsidRDefault="00196C04" w:rsidP="006B79AD"/>
    <w:p w14:paraId="1DE05ADB" w14:textId="77777777" w:rsidR="00196C04" w:rsidRDefault="00196C04" w:rsidP="006B79AD"/>
    <w:p w14:paraId="5539B2DA" w14:textId="573906DB" w:rsidR="0025651C" w:rsidRDefault="00196C04" w:rsidP="0025651C">
      <w:r>
        <w:lastRenderedPageBreak/>
        <w:t xml:space="preserve">A shop has two different special offers on milk. </w:t>
      </w:r>
    </w:p>
    <w:p w14:paraId="08C7778E" w14:textId="0DAD3018" w:rsidR="00196C04" w:rsidRDefault="00196C04" w:rsidP="0025651C"/>
    <w:p w14:paraId="37CAF61A" w14:textId="481AAF9B" w:rsidR="00196C04" w:rsidRDefault="00F54F53" w:rsidP="0025651C">
      <w:r>
        <w:rPr>
          <w:noProof/>
        </w:rPr>
        <w:drawing>
          <wp:anchor distT="0" distB="0" distL="114300" distR="114300" simplePos="0" relativeHeight="251660288" behindDoc="1" locked="0" layoutInCell="1" allowOverlap="1" wp14:anchorId="3BDA76A9" wp14:editId="4A25D489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2590800" cy="2243455"/>
            <wp:effectExtent l="0" t="0" r="0" b="4445"/>
            <wp:wrapTight wrapText="bothSides">
              <wp:wrapPolygon edited="0">
                <wp:start x="0" y="183"/>
                <wp:lineTo x="0" y="21459"/>
                <wp:lineTo x="21441" y="21459"/>
                <wp:lineTo x="21441" y="183"/>
                <wp:lineTo x="0" y="183"/>
              </wp:wrapPolygon>
            </wp:wrapTight>
            <wp:docPr id="7" name="Picture 7" descr="A simplified illustration of two bottles of milk. On the left is a smaller bottle labelled 'MILK 2 pints'. On the right is a larger bottle labelled 'MILK 4 pints'. Both bottles are cream in colour with white labels and pale green lid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implified illustration of two bottles of milk. On the left is a smaller bottle labelled 'MILK 2 pints'. On the right is a larger bottle labelled 'MILK 4 pints'. Both bottles are cream in colour with white labels and pale green lids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-1" t="-2902" r="-1330" b="-2248"/>
                    <a:stretch/>
                  </pic:blipFill>
                  <pic:spPr bwMode="auto">
                    <a:xfrm>
                      <a:off x="0" y="0"/>
                      <a:ext cx="2590800" cy="224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F23934" w14:textId="4363C38F" w:rsidR="00196C04" w:rsidRDefault="00196C04" w:rsidP="0025651C"/>
    <w:p w14:paraId="65521A71" w14:textId="0B1611FF" w:rsidR="00196C04" w:rsidRDefault="00196C04" w:rsidP="0025651C"/>
    <w:p w14:paraId="68BD07D3" w14:textId="79B4748F" w:rsidR="00196C04" w:rsidRDefault="00196C04" w:rsidP="0025651C"/>
    <w:p w14:paraId="1AE88052" w14:textId="648F92B1" w:rsidR="00196C04" w:rsidRDefault="00196C04" w:rsidP="0025651C"/>
    <w:p w14:paraId="72FB8663" w14:textId="365F67FF" w:rsidR="00196C04" w:rsidRDefault="00196C04" w:rsidP="0025651C"/>
    <w:p w14:paraId="05256800" w14:textId="07136A9F" w:rsidR="00196C04" w:rsidRDefault="00196C04" w:rsidP="0025651C"/>
    <w:p w14:paraId="0EEE0618" w14:textId="5C6C8043" w:rsidR="00196C04" w:rsidRDefault="00196C04" w:rsidP="0025651C"/>
    <w:p w14:paraId="4981775C" w14:textId="7CE8294B" w:rsidR="00196C04" w:rsidRDefault="00196C04" w:rsidP="0025651C"/>
    <w:p w14:paraId="71850D8A" w14:textId="77777777" w:rsidR="00196C04" w:rsidRDefault="00196C04" w:rsidP="0025651C"/>
    <w:p w14:paraId="2F603CB4" w14:textId="65675687" w:rsidR="00196C04" w:rsidRDefault="00196C04" w:rsidP="0025651C">
      <w:r>
        <w:t>Which offer gives the better value for money?</w:t>
      </w:r>
    </w:p>
    <w:p w14:paraId="7FBA21AF" w14:textId="6032220F" w:rsidR="00196C04" w:rsidRDefault="00196C04" w:rsidP="0025651C">
      <w:r>
        <w:t>You must</w:t>
      </w:r>
      <w:r w:rsidR="00E541C3">
        <w:t xml:space="preserve"> </w:t>
      </w:r>
      <w:r>
        <w:t>s</w:t>
      </w:r>
      <w:r w:rsidR="00E541C3">
        <w:t>how</w:t>
      </w:r>
      <w:r>
        <w:t xml:space="preserve"> how you get your answer. </w:t>
      </w:r>
    </w:p>
    <w:sectPr w:rsidR="00196C04" w:rsidSect="005A6F49">
      <w:headerReference w:type="default" r:id="rId13"/>
      <w:footerReference w:type="default" r:id="rId14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CF0C4" w14:textId="77777777" w:rsidR="00267594" w:rsidRDefault="00267594" w:rsidP="00F96C86">
      <w:r>
        <w:separator/>
      </w:r>
    </w:p>
  </w:endnote>
  <w:endnote w:type="continuationSeparator" w:id="0">
    <w:p w14:paraId="04CB19EB" w14:textId="77777777" w:rsidR="00267594" w:rsidRDefault="00267594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B353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7FC52" w14:textId="77777777" w:rsidR="00267594" w:rsidRDefault="00267594" w:rsidP="00F96C86">
      <w:r>
        <w:separator/>
      </w:r>
    </w:p>
  </w:footnote>
  <w:footnote w:type="continuationSeparator" w:id="0">
    <w:p w14:paraId="2E7AA35A" w14:textId="77777777" w:rsidR="00267594" w:rsidRDefault="00267594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163F5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4E472B0" wp14:editId="0B10B5B0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1B16DC0F" wp14:editId="5704EAFD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72B7C6F2" wp14:editId="0F58265B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747CFB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78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96C04"/>
    <w:rsid w:val="001B1CAD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67594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1B96"/>
    <w:rsid w:val="005D2A36"/>
    <w:rsid w:val="005D3E0D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7EF3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7F34DB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5440F"/>
    <w:rsid w:val="00960685"/>
    <w:rsid w:val="00970CA2"/>
    <w:rsid w:val="00976EF7"/>
    <w:rsid w:val="00977797"/>
    <w:rsid w:val="00991B5F"/>
    <w:rsid w:val="009A06DA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C2E6B"/>
    <w:rsid w:val="00AD1405"/>
    <w:rsid w:val="00AD20F9"/>
    <w:rsid w:val="00AD2C72"/>
    <w:rsid w:val="00AE0BFE"/>
    <w:rsid w:val="00AE4959"/>
    <w:rsid w:val="00B040C6"/>
    <w:rsid w:val="00B07E1E"/>
    <w:rsid w:val="00B24982"/>
    <w:rsid w:val="00B76298"/>
    <w:rsid w:val="00B80A3F"/>
    <w:rsid w:val="00B95FDB"/>
    <w:rsid w:val="00B970F8"/>
    <w:rsid w:val="00BA33D5"/>
    <w:rsid w:val="00BA5073"/>
    <w:rsid w:val="00BB091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660A3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541C3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C7578"/>
    <w:rsid w:val="00F0195F"/>
    <w:rsid w:val="00F020EE"/>
    <w:rsid w:val="00F026E2"/>
    <w:rsid w:val="00F15FE5"/>
    <w:rsid w:val="00F21A83"/>
    <w:rsid w:val="00F2577D"/>
    <w:rsid w:val="00F26519"/>
    <w:rsid w:val="00F46DE0"/>
    <w:rsid w:val="00F54F53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33D6AA"/>
  <w15:docId w15:val="{560B9E27-8103-4F0F-9180-B2EA2A26F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template_portrait.dotx</Template>
  <TotalTime>3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3</cp:revision>
  <cp:lastPrinted>2021-03-09T11:45:00Z</cp:lastPrinted>
  <dcterms:created xsi:type="dcterms:W3CDTF">2023-03-16T16:42:00Z</dcterms:created>
  <dcterms:modified xsi:type="dcterms:W3CDTF">2023-04-05T11:16:00Z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